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E236A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SPRINGOLDE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6DD19DD4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1DA0C5D4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D21A93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525AF6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Springolde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Margery(q.v.).</w:t>
      </w:r>
    </w:p>
    <w:p w14:paraId="207855E1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4383494B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F90B3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EDD52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Nov.1430</w:t>
      </w:r>
      <w:r>
        <w:rPr>
          <w:rFonts w:ascii="Times New Roman" w:hAnsi="Times New Roman" w:cs="Times New Roman"/>
          <w:sz w:val="24"/>
          <w:szCs w:val="24"/>
        </w:rPr>
        <w:tab/>
        <w:t>She had a bequest in her father’s Will.   (ibid.)</w:t>
      </w:r>
    </w:p>
    <w:p w14:paraId="1FFD78C5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ED935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AFB693" w14:textId="77777777" w:rsidR="00B774A2" w:rsidRDefault="00B774A2" w:rsidP="00B774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2022</w:t>
      </w:r>
    </w:p>
    <w:p w14:paraId="4A13ACA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587E6" w14:textId="77777777" w:rsidR="00B774A2" w:rsidRDefault="00B774A2" w:rsidP="009139A6">
      <w:r>
        <w:separator/>
      </w:r>
    </w:p>
  </w:endnote>
  <w:endnote w:type="continuationSeparator" w:id="0">
    <w:p w14:paraId="67418AE5" w14:textId="77777777" w:rsidR="00B774A2" w:rsidRDefault="00B774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0D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1D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495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25D86" w14:textId="77777777" w:rsidR="00B774A2" w:rsidRDefault="00B774A2" w:rsidP="009139A6">
      <w:r>
        <w:separator/>
      </w:r>
    </w:p>
  </w:footnote>
  <w:footnote w:type="continuationSeparator" w:id="0">
    <w:p w14:paraId="5B108F17" w14:textId="77777777" w:rsidR="00B774A2" w:rsidRDefault="00B774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FF3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0C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09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A2"/>
    <w:rsid w:val="000666E0"/>
    <w:rsid w:val="002510B7"/>
    <w:rsid w:val="005C130B"/>
    <w:rsid w:val="00826F5C"/>
    <w:rsid w:val="009139A6"/>
    <w:rsid w:val="009448BB"/>
    <w:rsid w:val="00A3176C"/>
    <w:rsid w:val="00AE65F8"/>
    <w:rsid w:val="00B774A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FDD45"/>
  <w15:chartTrackingRefBased/>
  <w15:docId w15:val="{E0F45526-DCF1-41DF-BB15-3717825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2022-01-10T12:02:00Z</dcterms:created>
  <dcterms:modified xsi:type="dcterms:W3CDTF">2022-01-10T12:02:00Z</dcterms:modified>
</cp:coreProperties>
</file>